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78A8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ROBERTSON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84E968D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9F29109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3032C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DA766" w14:textId="77777777" w:rsidR="008427B5" w:rsidRDefault="008427B5" w:rsidP="008427B5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C5BA38F" w14:textId="77777777" w:rsidR="008427B5" w:rsidRDefault="008427B5" w:rsidP="008427B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29E84EF" w14:textId="77777777" w:rsidR="008427B5" w:rsidRDefault="008427B5" w:rsidP="008427B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65E9273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52682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3362C" w14:textId="77777777" w:rsidR="008427B5" w:rsidRDefault="008427B5" w:rsidP="008427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5C4A03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2ED12" w14:textId="77777777" w:rsidR="008427B5" w:rsidRDefault="008427B5" w:rsidP="009139A6">
      <w:r>
        <w:separator/>
      </w:r>
    </w:p>
  </w:endnote>
  <w:endnote w:type="continuationSeparator" w:id="0">
    <w:p w14:paraId="33D95357" w14:textId="77777777" w:rsidR="008427B5" w:rsidRDefault="008427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E49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6B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748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E87B" w14:textId="77777777" w:rsidR="008427B5" w:rsidRDefault="008427B5" w:rsidP="009139A6">
      <w:r>
        <w:separator/>
      </w:r>
    </w:p>
  </w:footnote>
  <w:footnote w:type="continuationSeparator" w:id="0">
    <w:p w14:paraId="4A683E84" w14:textId="77777777" w:rsidR="008427B5" w:rsidRDefault="008427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FE1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9C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FEE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7B5"/>
    <w:rsid w:val="000666E0"/>
    <w:rsid w:val="002510B7"/>
    <w:rsid w:val="005C130B"/>
    <w:rsid w:val="00826F5C"/>
    <w:rsid w:val="008427B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1804F"/>
  <w15:chartTrackingRefBased/>
  <w15:docId w15:val="{B4EB008D-A1CC-424A-8B54-91064DD2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2022-04-23T21:12:00Z</dcterms:created>
  <dcterms:modified xsi:type="dcterms:W3CDTF">2022-04-23T21:13:00Z</dcterms:modified>
</cp:coreProperties>
</file>